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2DCAF" w14:textId="77777777" w:rsidR="00EE5064" w:rsidRDefault="00EE5064" w:rsidP="00EE5064">
      <w:pPr>
        <w:pStyle w:val="NoSpacing"/>
      </w:pPr>
      <w:r>
        <w:rPr>
          <w:u w:val="single"/>
        </w:rPr>
        <w:t>John SOMER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14:paraId="5978EF61" w14:textId="77777777" w:rsidR="00EE5064" w:rsidRDefault="00EE5064" w:rsidP="00EE5064">
      <w:pPr>
        <w:pStyle w:val="NoSpacing"/>
      </w:pPr>
      <w:r>
        <w:t xml:space="preserve">Rector of </w:t>
      </w:r>
      <w:proofErr w:type="spellStart"/>
      <w:r>
        <w:t>Bratby</w:t>
      </w:r>
      <w:proofErr w:type="spellEnd"/>
      <w:r>
        <w:t>.</w:t>
      </w:r>
    </w:p>
    <w:p w14:paraId="0F8432DC" w14:textId="77777777" w:rsidR="00EE5064" w:rsidRDefault="00EE5064" w:rsidP="00EE5064">
      <w:pPr>
        <w:pStyle w:val="NoSpacing"/>
      </w:pPr>
      <w:r>
        <w:t xml:space="preserve">[? </w:t>
      </w:r>
      <w:proofErr w:type="spellStart"/>
      <w:r>
        <w:t>Bretby</w:t>
      </w:r>
      <w:proofErr w:type="spellEnd"/>
      <w:r>
        <w:t>, Derbyshire]</w:t>
      </w:r>
    </w:p>
    <w:p w14:paraId="5D9FD47F" w14:textId="77777777" w:rsidR="00EE5064" w:rsidRDefault="00EE5064" w:rsidP="00EE5064">
      <w:pPr>
        <w:pStyle w:val="NoSpacing"/>
      </w:pPr>
    </w:p>
    <w:p w14:paraId="57A7FD47" w14:textId="77777777" w:rsidR="00EE5064" w:rsidRDefault="00EE5064" w:rsidP="00EE5064">
      <w:pPr>
        <w:pStyle w:val="NoSpacing"/>
      </w:pPr>
    </w:p>
    <w:p w14:paraId="62AC7145" w14:textId="77777777" w:rsidR="00EE5064" w:rsidRDefault="00EE5064" w:rsidP="00EE5064">
      <w:pPr>
        <w:pStyle w:val="NoSpacing"/>
      </w:pPr>
      <w:r>
        <w:t xml:space="preserve">  5 Apr.1481</w:t>
      </w:r>
      <w:r>
        <w:tab/>
        <w:t>He had resigned by this date.</w:t>
      </w:r>
    </w:p>
    <w:p w14:paraId="0C82542A" w14:textId="77777777" w:rsidR="00EE5064" w:rsidRDefault="00EE5064" w:rsidP="00EE5064">
      <w:pPr>
        <w:pStyle w:val="NoSpacing"/>
      </w:pPr>
      <w:r>
        <w:tab/>
      </w:r>
      <w:r>
        <w:tab/>
        <w:t>(“The Register of Thomas Rotherham, Archbishop of York 1480-1500</w:t>
      </w:r>
    </w:p>
    <w:p w14:paraId="7EE3788A" w14:textId="77777777" w:rsidR="00EE5064" w:rsidRDefault="00EE5064" w:rsidP="00EE5064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p.6)</w:t>
      </w:r>
    </w:p>
    <w:p w14:paraId="7794498E" w14:textId="77777777" w:rsidR="00EE5064" w:rsidRDefault="00EE5064" w:rsidP="00EE5064">
      <w:pPr>
        <w:pStyle w:val="NoSpacing"/>
      </w:pPr>
    </w:p>
    <w:p w14:paraId="0ED6BD82" w14:textId="77777777" w:rsidR="00EE5064" w:rsidRDefault="00EE5064" w:rsidP="00EE5064">
      <w:pPr>
        <w:pStyle w:val="NoSpacing"/>
      </w:pPr>
    </w:p>
    <w:p w14:paraId="5F30CD83" w14:textId="77777777" w:rsidR="00EE5064" w:rsidRDefault="00EE5064" w:rsidP="00EE5064">
      <w:pPr>
        <w:pStyle w:val="NoSpacing"/>
      </w:pPr>
      <w:r>
        <w:t>7 March 2019</w:t>
      </w:r>
    </w:p>
    <w:p w14:paraId="487863F7" w14:textId="77777777" w:rsidR="006B2F86" w:rsidRPr="00E71FC3" w:rsidRDefault="00EE506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5B14F" w14:textId="77777777" w:rsidR="00EE5064" w:rsidRDefault="00EE5064" w:rsidP="00E71FC3">
      <w:pPr>
        <w:spacing w:after="0" w:line="240" w:lineRule="auto"/>
      </w:pPr>
      <w:r>
        <w:separator/>
      </w:r>
    </w:p>
  </w:endnote>
  <w:endnote w:type="continuationSeparator" w:id="0">
    <w:p w14:paraId="52659347" w14:textId="77777777" w:rsidR="00EE5064" w:rsidRDefault="00EE50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99E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FE85A" w14:textId="77777777" w:rsidR="00EE5064" w:rsidRDefault="00EE5064" w:rsidP="00E71FC3">
      <w:pPr>
        <w:spacing w:after="0" w:line="240" w:lineRule="auto"/>
      </w:pPr>
      <w:r>
        <w:separator/>
      </w:r>
    </w:p>
  </w:footnote>
  <w:footnote w:type="continuationSeparator" w:id="0">
    <w:p w14:paraId="73CD70A4" w14:textId="77777777" w:rsidR="00EE5064" w:rsidRDefault="00EE50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06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506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7D8F4"/>
  <w15:chartTrackingRefBased/>
  <w15:docId w15:val="{37DF98D2-A170-4CD8-839E-B3A54CBC5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2019-03-10T19:26:00Z</dcterms:created>
  <dcterms:modified xsi:type="dcterms:W3CDTF">2019-03-10T19:26:00Z</dcterms:modified>
</cp:coreProperties>
</file>